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r>
              <w:t>Приложение 10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33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F16259">
            <w:r>
              <w:t>от</w:t>
            </w:r>
            <w:r w:rsidR="00F16259">
              <w:t xml:space="preserve"> 24.12.2021 </w:t>
            </w:r>
            <w:r>
              <w:t>№</w:t>
            </w:r>
            <w:r w:rsidR="00F16259">
              <w:t xml:space="preserve"> 9-89</w:t>
            </w:r>
            <w:r>
              <w:t xml:space="preserve">      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>
            <w:r>
              <w:t xml:space="preserve">  </w:t>
            </w:r>
          </w:p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</w:tr>
      <w:tr w:rsidR="00575DC7" w:rsidTr="00575DC7">
        <w:trPr>
          <w:cantSplit/>
        </w:trPr>
        <w:tc>
          <w:tcPr>
            <w:tcW w:w="1478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75DC7" w:rsidRPr="009F74B7" w:rsidRDefault="00575DC7" w:rsidP="00523D1C">
            <w:pPr>
              <w:jc w:val="center"/>
            </w:pPr>
            <w:r>
              <w:t xml:space="preserve">Источники финансирования дефицита бюджета муниципального образования «Город Саратов» на 2021 год </w:t>
            </w:r>
          </w:p>
          <w:p w:rsidR="00575DC7" w:rsidRDefault="00575DC7" w:rsidP="00523D1C">
            <w:pPr>
              <w:jc w:val="center"/>
            </w:pPr>
            <w:r>
              <w:t>и на плановый период 2022 и 2023 годов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6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/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тыс. руб.</w:t>
            </w:r>
          </w:p>
        </w:tc>
      </w:tr>
      <w:tr w:rsidR="00575DC7" w:rsidTr="00575DC7">
        <w:trPr>
          <w:cantSplit/>
          <w:trHeight w:val="285"/>
        </w:trPr>
        <w:tc>
          <w:tcPr>
            <w:tcW w:w="3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Код</w:t>
            </w:r>
          </w:p>
        </w:tc>
        <w:tc>
          <w:tcPr>
            <w:tcW w:w="6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Наименование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2021 год</w:t>
            </w: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2022 год</w:t>
            </w:r>
          </w:p>
        </w:tc>
        <w:tc>
          <w:tcPr>
            <w:tcW w:w="169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2023 год</w:t>
            </w:r>
          </w:p>
        </w:tc>
      </w:tr>
      <w:tr w:rsidR="00575DC7" w:rsidTr="00575DC7">
        <w:trPr>
          <w:cantSplit/>
          <w:trHeight w:val="285"/>
        </w:trPr>
        <w:tc>
          <w:tcPr>
            <w:tcW w:w="3159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6547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169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  <w:tc>
          <w:tcPr>
            <w:tcW w:w="1692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/>
        </w:tc>
      </w:tr>
    </w:tbl>
    <w:p w:rsidR="00575DC7" w:rsidRPr="00575DC7" w:rsidRDefault="00575DC7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59"/>
        <w:gridCol w:w="6547"/>
        <w:gridCol w:w="1694"/>
        <w:gridCol w:w="1694"/>
        <w:gridCol w:w="1692"/>
      </w:tblGrid>
      <w:tr w:rsidR="00575DC7" w:rsidTr="00575DC7">
        <w:trPr>
          <w:cantSplit/>
          <w:tblHeader/>
        </w:trPr>
        <w:tc>
          <w:tcPr>
            <w:tcW w:w="31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1</w:t>
            </w:r>
          </w:p>
        </w:tc>
        <w:tc>
          <w:tcPr>
            <w:tcW w:w="65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2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3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4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5DC7" w:rsidRDefault="00575DC7" w:rsidP="00523D1C">
            <w:pPr>
              <w:jc w:val="center"/>
            </w:pPr>
            <w:r>
              <w:t>5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000 01 00 00 00 00 0000 000</w:t>
            </w:r>
          </w:p>
        </w:tc>
        <w:tc>
          <w:tcPr>
            <w:tcW w:w="6547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575DC7" w:rsidRDefault="00575DC7" w:rsidP="00523D1C">
            <w:r>
              <w:t>ИСТОЧНИКИ ВНУТРЕННЕГО ФИНАНСИРОВАНИЯ ДЕФИЦИТОВ БЮДЖЕТОВ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1 120 273,3</w:t>
            </w:r>
          </w:p>
        </w:tc>
        <w:tc>
          <w:tcPr>
            <w:tcW w:w="169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0,0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000 01 02 00 00 00 0000 000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Кредиты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-3 966 920,2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000 01 02 00 00 00 0000 700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3 657 600,0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056 01 02 00 00 04 0000 710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3 657 600,0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000 01 02 00 00 00 0000 800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-7 624 520,2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056 01 02 00 00 04 0000 810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-7 624 520,2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-1 642 400,0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000 01 03 00 00 00 0000 000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4 864 520,2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000 01 03 01 00 00 0000 000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4 864 520,2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000 01 03 01 00 00 0000 700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5 484 520,2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lastRenderedPageBreak/>
              <w:t>056 01 03 01 00 04 0000 710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5 484 520,2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056 01 03 01 00 04 0001 710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056 01 03 01 00 04 0002 710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Привлечение кредитов из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4 984 520,2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000 01 03 01 00 00 0000 800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-620 000,0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056 01 03 01 00 04 0000 810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-620 000,0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056 01 03 01 00 04 0001 810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-500 000,0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-1 200 000,0</w:t>
            </w:r>
          </w:p>
        </w:tc>
      </w:tr>
      <w:tr w:rsidR="00575DC7" w:rsidTr="00575DC7">
        <w:trPr>
          <w:cantSplit/>
        </w:trPr>
        <w:tc>
          <w:tcPr>
            <w:tcW w:w="3159" w:type="dxa"/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056 01 03 01 00 04 0002 810</w:t>
            </w:r>
          </w:p>
        </w:tc>
        <w:tc>
          <w:tcPr>
            <w:tcW w:w="6547" w:type="dxa"/>
            <w:shd w:val="clear" w:color="auto" w:fill="auto"/>
            <w:hideMark/>
          </w:tcPr>
          <w:p w:rsidR="00575DC7" w:rsidRDefault="00575DC7" w:rsidP="00523D1C">
            <w:r>
              <w:t>Погашение бюджетами городских округов кредитов из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-120 000,0</w:t>
            </w:r>
          </w:p>
        </w:tc>
        <w:tc>
          <w:tcPr>
            <w:tcW w:w="1694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  <w:tr w:rsidR="00575DC7" w:rsidTr="00575DC7">
        <w:trPr>
          <w:cantSplit/>
        </w:trPr>
        <w:tc>
          <w:tcPr>
            <w:tcW w:w="315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575DC7" w:rsidRDefault="00575DC7" w:rsidP="00523D1C">
            <w:pPr>
              <w:jc w:val="center"/>
            </w:pPr>
            <w:r>
              <w:t>000 01 05 00 00 00 0000 000</w:t>
            </w:r>
          </w:p>
        </w:tc>
        <w:tc>
          <w:tcPr>
            <w:tcW w:w="6547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575DC7" w:rsidRDefault="00575DC7" w:rsidP="00523D1C">
            <w:r>
              <w:t>Изменение остатков средств на счетах по учету средств бюджетов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222 673,3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  <w:tc>
          <w:tcPr>
            <w:tcW w:w="16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75DC7" w:rsidRDefault="00575DC7" w:rsidP="00523D1C">
            <w:pPr>
              <w:jc w:val="right"/>
            </w:pPr>
            <w:r>
              <w:t> </w:t>
            </w:r>
          </w:p>
        </w:tc>
      </w:tr>
    </w:tbl>
    <w:p w:rsidR="00E2598B" w:rsidRPr="00B34F6F" w:rsidRDefault="00E2598B" w:rsidP="00575DC7">
      <w:pPr>
        <w:rPr>
          <w:sz w:val="14"/>
        </w:rPr>
      </w:pPr>
    </w:p>
    <w:sectPr w:rsidR="00E2598B" w:rsidRPr="00B34F6F" w:rsidSect="00F16259">
      <w:headerReference w:type="even" r:id="rId7"/>
      <w:headerReference w:type="default" r:id="rId8"/>
      <w:pgSz w:w="16838" w:h="11906" w:orient="landscape"/>
      <w:pgMar w:top="1701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56A2" w:rsidRDefault="00A456A2" w:rsidP="00575DC7">
      <w:r>
        <w:separator/>
      </w:r>
    </w:p>
  </w:endnote>
  <w:endnote w:type="continuationSeparator" w:id="1">
    <w:p w:rsidR="00A456A2" w:rsidRDefault="00A456A2" w:rsidP="00575D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56A2" w:rsidRDefault="00A456A2" w:rsidP="00575DC7">
      <w:r>
        <w:separator/>
      </w:r>
    </w:p>
  </w:footnote>
  <w:footnote w:type="continuationSeparator" w:id="1">
    <w:p w:rsidR="00A456A2" w:rsidRDefault="00A456A2" w:rsidP="00575DC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DC7" w:rsidRDefault="00DE5B97" w:rsidP="00B975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DC7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75DC7" w:rsidRDefault="00575DC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5DC7" w:rsidRDefault="00DE5B97" w:rsidP="00B9750E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75DC7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16259">
      <w:rPr>
        <w:rStyle w:val="a7"/>
        <w:noProof/>
      </w:rPr>
      <w:t>2</w:t>
    </w:r>
    <w:r>
      <w:rPr>
        <w:rStyle w:val="a7"/>
      </w:rPr>
      <w:fldChar w:fldCharType="end"/>
    </w:r>
  </w:p>
  <w:p w:rsidR="00575DC7" w:rsidRDefault="00575DC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575DC7"/>
    <w:rsid w:val="00215D15"/>
    <w:rsid w:val="0021708B"/>
    <w:rsid w:val="00232F34"/>
    <w:rsid w:val="00237332"/>
    <w:rsid w:val="002B1E84"/>
    <w:rsid w:val="002C3F39"/>
    <w:rsid w:val="004567A9"/>
    <w:rsid w:val="00575DC7"/>
    <w:rsid w:val="006808C6"/>
    <w:rsid w:val="00991DDA"/>
    <w:rsid w:val="009F74B7"/>
    <w:rsid w:val="00A24CAF"/>
    <w:rsid w:val="00A456A2"/>
    <w:rsid w:val="00B34F6F"/>
    <w:rsid w:val="00B71B60"/>
    <w:rsid w:val="00B912FD"/>
    <w:rsid w:val="00DE5B97"/>
    <w:rsid w:val="00E2598B"/>
    <w:rsid w:val="00E5784D"/>
    <w:rsid w:val="00EE27C8"/>
    <w:rsid w:val="00EF05FD"/>
    <w:rsid w:val="00F16259"/>
    <w:rsid w:val="00F6400A"/>
    <w:rsid w:val="00F65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75DC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75DC7"/>
  </w:style>
  <w:style w:type="paragraph" w:styleId="a5">
    <w:name w:val="footer"/>
    <w:basedOn w:val="a"/>
    <w:link w:val="a6"/>
    <w:uiPriority w:val="99"/>
    <w:semiHidden/>
    <w:unhideWhenUsed/>
    <w:rsid w:val="00575DC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75DC7"/>
  </w:style>
  <w:style w:type="character" w:styleId="a7">
    <w:name w:val="page number"/>
    <w:basedOn w:val="a0"/>
    <w:uiPriority w:val="99"/>
    <w:semiHidden/>
    <w:unhideWhenUsed/>
    <w:rsid w:val="00575DC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</TotalTime>
  <Pages>2</Pages>
  <Words>489</Words>
  <Characters>2788</Characters>
  <Application>Microsoft Office Word</Application>
  <DocSecurity>0</DocSecurity>
  <Lines>23</Lines>
  <Paragraphs>6</Paragraphs>
  <ScaleCrop>false</ScaleCrop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AcstVS</cp:lastModifiedBy>
  <cp:revision>5</cp:revision>
  <dcterms:created xsi:type="dcterms:W3CDTF">2021-12-16T07:35:00Z</dcterms:created>
  <dcterms:modified xsi:type="dcterms:W3CDTF">2021-12-24T07:27:00Z</dcterms:modified>
</cp:coreProperties>
</file>